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45351" w14:textId="3EB43E9A" w:rsidR="006A4890" w:rsidRDefault="006A4890" w:rsidP="006A48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>
        <w:rPr>
          <w:b/>
          <w:bCs/>
          <w:sz w:val="24"/>
          <w:szCs w:val="24"/>
        </w:rPr>
        <w:t>50</w:t>
      </w:r>
      <w:r w:rsidR="00647097">
        <w:rPr>
          <w:b/>
          <w:bCs/>
          <w:sz w:val="24"/>
          <w:szCs w:val="24"/>
        </w:rPr>
        <w:t>025</w:t>
      </w:r>
    </w:p>
    <w:p w14:paraId="463D2936" w14:textId="77777777" w:rsidR="006A4890" w:rsidRDefault="006A4890" w:rsidP="006A48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>
        <w:rPr>
          <w:b/>
          <w:noProof/>
          <w:sz w:val="24"/>
        </w:rPr>
        <w:tab/>
        <w:t>(revision of S6-250</w:t>
      </w:r>
      <w:r w:rsidRPr="00BC1240">
        <w:rPr>
          <w:b/>
          <w:noProof/>
          <w:sz w:val="24"/>
        </w:rPr>
        <w:t>xxx)</w:t>
      </w:r>
    </w:p>
    <w:p w14:paraId="3362CDD7" w14:textId="77777777" w:rsidR="006A4890" w:rsidRDefault="006A4890" w:rsidP="006A489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07F870C" w14:textId="77777777" w:rsidR="006A4890" w:rsidRDefault="006A4890" w:rsidP="006A4890">
      <w:pPr>
        <w:rPr>
          <w:rFonts w:ascii="Arial" w:hAnsi="Arial" w:cs="Arial"/>
          <w:b/>
          <w:bCs/>
        </w:rPr>
      </w:pPr>
    </w:p>
    <w:p w14:paraId="676CBE4F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51CDCCB7" w14:textId="49E510C6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Skeleton </w:t>
      </w:r>
      <w:r w:rsidR="005B47D2">
        <w:rPr>
          <w:rFonts w:ascii="Arial" w:hAnsi="Arial" w:cs="Arial"/>
          <w:b/>
          <w:bCs/>
        </w:rPr>
        <w:t>for FS_MCLOG_Ph2</w:t>
      </w:r>
    </w:p>
    <w:p w14:paraId="5F337786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23.xxx v0.0.0</w:t>
      </w:r>
    </w:p>
    <w:p w14:paraId="547D30DC" w14:textId="77777777" w:rsidR="006A4890" w:rsidRPr="00C524DD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</w:t>
      </w:r>
    </w:p>
    <w:p w14:paraId="61C85850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DF0E095" w14:textId="77777777" w:rsidR="006A4890" w:rsidRP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6A4890">
        <w:rPr>
          <w:rFonts w:ascii="Arial" w:hAnsi="Arial" w:cs="Arial"/>
          <w:b/>
          <w:bCs/>
          <w:lang w:val="fr-FR"/>
        </w:rPr>
        <w:t>Contact:</w:t>
      </w:r>
      <w:proofErr w:type="gramEnd"/>
      <w:r w:rsidRPr="006A4890">
        <w:rPr>
          <w:rFonts w:ascii="Arial" w:hAnsi="Arial" w:cs="Arial"/>
          <w:b/>
          <w:bCs/>
          <w:lang w:val="fr-FR"/>
        </w:rPr>
        <w:tab/>
        <w:t>Jukka Vialen (</w:t>
      </w:r>
      <w:hyperlink r:id="rId6" w:history="1">
        <w:r w:rsidRPr="006A4890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Pr="006A4890">
        <w:rPr>
          <w:rFonts w:ascii="Arial" w:hAnsi="Arial" w:cs="Arial"/>
          <w:b/>
          <w:bCs/>
          <w:lang w:val="fr-FR"/>
        </w:rPr>
        <w:t>)</w:t>
      </w:r>
    </w:p>
    <w:p w14:paraId="7CE4A711" w14:textId="77777777" w:rsidR="006A4890" w:rsidRP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AEA2970" w14:textId="77777777" w:rsidR="006A4890" w:rsidRPr="006A4890" w:rsidRDefault="006A4890" w:rsidP="006A48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3444AE0A" w14:textId="77777777" w:rsidR="006A4890" w:rsidRPr="00184FE9" w:rsidRDefault="006A4890" w:rsidP="006A4890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9D59551" w14:textId="262AD059" w:rsidR="006A4890" w:rsidRDefault="006A4890" w:rsidP="006A4890">
      <w:pPr>
        <w:rPr>
          <w:noProof/>
        </w:rPr>
      </w:pPr>
      <w:r>
        <w:rPr>
          <w:noProof/>
        </w:rPr>
        <w:t xml:space="preserve">This contribution provides </w:t>
      </w:r>
      <w:r w:rsidR="00292E59">
        <w:rPr>
          <w:noProof/>
        </w:rPr>
        <w:t xml:space="preserve">a </w:t>
      </w:r>
      <w:r>
        <w:rPr>
          <w:noProof/>
        </w:rPr>
        <w:t>skeleton for</w:t>
      </w:r>
      <w:r w:rsidR="00292E59">
        <w:rPr>
          <w:noProof/>
        </w:rPr>
        <w:t xml:space="preserve"> a</w:t>
      </w:r>
      <w:r>
        <w:rPr>
          <w:noProof/>
        </w:rPr>
        <w:t xml:space="preserve"> new TR for s</w:t>
      </w:r>
      <w:r w:rsidRPr="006D0C4E">
        <w:rPr>
          <w:noProof/>
        </w:rPr>
        <w:t xml:space="preserve">tudy on </w:t>
      </w:r>
      <w:r w:rsidRPr="006A4890">
        <w:rPr>
          <w:noProof/>
        </w:rPr>
        <w:t xml:space="preserve">logging and recording </w:t>
      </w:r>
      <w:r>
        <w:rPr>
          <w:noProof/>
        </w:rPr>
        <w:t>of</w:t>
      </w:r>
      <w:r w:rsidRPr="000C5B5E">
        <w:rPr>
          <w:noProof/>
        </w:rPr>
        <w:t xml:space="preserve"> mission critical services</w:t>
      </w:r>
      <w:r>
        <w:rPr>
          <w:noProof/>
        </w:rPr>
        <w:t>, Phase 2.</w:t>
      </w:r>
    </w:p>
    <w:p w14:paraId="21CE1C8B" w14:textId="77777777" w:rsidR="006A4890" w:rsidRPr="008A5E86" w:rsidRDefault="006A4890" w:rsidP="006A489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B29CB59" w14:textId="77777777" w:rsidR="006A4890" w:rsidRPr="008A5E86" w:rsidRDefault="006A4890" w:rsidP="006A4890">
      <w:pPr>
        <w:rPr>
          <w:noProof/>
          <w:lang w:val="en-US"/>
        </w:rPr>
      </w:pPr>
      <w:r>
        <w:rPr>
          <w:noProof/>
          <w:lang w:val="en-US"/>
        </w:rPr>
        <w:t>Skeleton for a new TR.</w:t>
      </w:r>
    </w:p>
    <w:p w14:paraId="0D6B00C8" w14:textId="77777777" w:rsidR="006A4890" w:rsidRPr="00215ABA" w:rsidRDefault="006A4890" w:rsidP="006A4890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D09BE6A" w14:textId="42939967" w:rsidR="006A4890" w:rsidRPr="008A5E86" w:rsidRDefault="006A4890" w:rsidP="006A489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>
        <w:rPr>
          <w:noProof/>
          <w:lang w:val="en-US"/>
        </w:rPr>
        <w:t xml:space="preserve">attached </w:t>
      </w:r>
      <w:r w:rsidR="00292E59">
        <w:rPr>
          <w:noProof/>
          <w:lang w:val="en-US"/>
        </w:rPr>
        <w:t xml:space="preserve">skeleton </w:t>
      </w:r>
      <w:r>
        <w:rPr>
          <w:noProof/>
          <w:lang w:val="en-US"/>
        </w:rPr>
        <w:t>as</w:t>
      </w:r>
      <w:r w:rsidRPr="00D658A3">
        <w:rPr>
          <w:noProof/>
          <w:lang w:val="en-US"/>
        </w:rPr>
        <w:t xml:space="preserve"> 3GPP TR </w:t>
      </w:r>
      <w:r>
        <w:rPr>
          <w:noProof/>
          <w:lang w:val="en-US"/>
        </w:rPr>
        <w:t>23.xxx v0.0.0.</w:t>
      </w:r>
    </w:p>
    <w:p w14:paraId="59DAC677" w14:textId="77777777" w:rsidR="006A4890" w:rsidRPr="008A5E86" w:rsidRDefault="006A4890" w:rsidP="006A4890">
      <w:pPr>
        <w:pBdr>
          <w:bottom w:val="single" w:sz="12" w:space="1" w:color="auto"/>
        </w:pBdr>
        <w:rPr>
          <w:noProof/>
          <w:lang w:val="en-US"/>
        </w:rPr>
      </w:pPr>
    </w:p>
    <w:p w14:paraId="38FCBAE4" w14:textId="77777777" w:rsidR="006A4890" w:rsidRPr="00C21836" w:rsidRDefault="006A4890" w:rsidP="006A4890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noProof/>
          <w:lang w:val="en-US"/>
        </w:rPr>
        <w:t>See attached skeleton proposal.</w:t>
      </w:r>
    </w:p>
    <w:p w14:paraId="529A99BD" w14:textId="77777777" w:rsidR="006A4890" w:rsidRPr="00AD7C25" w:rsidRDefault="006A4890" w:rsidP="006A4890">
      <w:pPr>
        <w:rPr>
          <w:noProof/>
          <w:lang w:val="en-US"/>
        </w:rPr>
      </w:pPr>
    </w:p>
    <w:p w14:paraId="6B38AD88" w14:textId="77777777" w:rsidR="00C21836" w:rsidRPr="006A4890" w:rsidRDefault="00C21836" w:rsidP="006A4890"/>
    <w:sectPr w:rsidR="00C21836" w:rsidRPr="006A48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FDB0A" w14:textId="77777777" w:rsidR="001D7313" w:rsidRDefault="001D7313">
      <w:r>
        <w:separator/>
      </w:r>
    </w:p>
  </w:endnote>
  <w:endnote w:type="continuationSeparator" w:id="0">
    <w:p w14:paraId="1AD88534" w14:textId="77777777" w:rsidR="001D7313" w:rsidRDefault="001D7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" w:name="TITUS1FooterPrimary"/>
    <w:r w:rsidRPr="00184FE9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A9BC1" w14:textId="77777777" w:rsidR="001D7313" w:rsidRDefault="001D7313">
      <w:r>
        <w:separator/>
      </w:r>
    </w:p>
  </w:footnote>
  <w:footnote w:type="continuationSeparator" w:id="0">
    <w:p w14:paraId="44DA6C43" w14:textId="77777777" w:rsidR="001D7313" w:rsidRDefault="001D7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" w:name="TITUS1HeaderPrimary"/>
    <w:r w:rsidRPr="00184FE9">
      <w:rPr>
        <w:b w:val="0"/>
        <w:color w:val="FFFFFF"/>
        <w:sz w:val="17"/>
      </w:rPr>
      <w:t>.</w:t>
    </w:r>
    <w:bookmarkEnd w:id="1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0102"/>
    <w:rsid w:val="000B6310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84FE9"/>
    <w:rsid w:val="001A1C18"/>
    <w:rsid w:val="001D7313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A6D"/>
    <w:rsid w:val="00292E59"/>
    <w:rsid w:val="00297FD0"/>
    <w:rsid w:val="002A412E"/>
    <w:rsid w:val="002B1F0E"/>
    <w:rsid w:val="002B38EA"/>
    <w:rsid w:val="002C683F"/>
    <w:rsid w:val="002C7EBF"/>
    <w:rsid w:val="002D16C0"/>
    <w:rsid w:val="00302A4C"/>
    <w:rsid w:val="00307245"/>
    <w:rsid w:val="003131B7"/>
    <w:rsid w:val="003135FB"/>
    <w:rsid w:val="0033170D"/>
    <w:rsid w:val="0033282A"/>
    <w:rsid w:val="00332BBF"/>
    <w:rsid w:val="00347CAD"/>
    <w:rsid w:val="00370041"/>
    <w:rsid w:val="00370766"/>
    <w:rsid w:val="003905FB"/>
    <w:rsid w:val="003C08DA"/>
    <w:rsid w:val="003E29EF"/>
    <w:rsid w:val="003F00E8"/>
    <w:rsid w:val="003F5562"/>
    <w:rsid w:val="00400063"/>
    <w:rsid w:val="004103EB"/>
    <w:rsid w:val="004120CD"/>
    <w:rsid w:val="00412829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449A"/>
    <w:rsid w:val="005660BD"/>
    <w:rsid w:val="00567FC9"/>
    <w:rsid w:val="00585996"/>
    <w:rsid w:val="0058703A"/>
    <w:rsid w:val="005A3F92"/>
    <w:rsid w:val="005A4024"/>
    <w:rsid w:val="005A405C"/>
    <w:rsid w:val="005B47D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7097"/>
    <w:rsid w:val="0065003E"/>
    <w:rsid w:val="00650A76"/>
    <w:rsid w:val="00665EA1"/>
    <w:rsid w:val="00681DA1"/>
    <w:rsid w:val="00690ED5"/>
    <w:rsid w:val="006960D0"/>
    <w:rsid w:val="006A0945"/>
    <w:rsid w:val="006A0FAB"/>
    <w:rsid w:val="006A241A"/>
    <w:rsid w:val="006A4890"/>
    <w:rsid w:val="006A6271"/>
    <w:rsid w:val="006C170D"/>
    <w:rsid w:val="006D0C4E"/>
    <w:rsid w:val="006D4207"/>
    <w:rsid w:val="006E21FB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5C80"/>
    <w:rsid w:val="0080691C"/>
    <w:rsid w:val="00817868"/>
    <w:rsid w:val="00835308"/>
    <w:rsid w:val="00837283"/>
    <w:rsid w:val="00843C3D"/>
    <w:rsid w:val="00847D51"/>
    <w:rsid w:val="0085467E"/>
    <w:rsid w:val="00855E96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813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7EB8"/>
    <w:rsid w:val="00BD1DA1"/>
    <w:rsid w:val="00BD279D"/>
    <w:rsid w:val="00BE06A7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A1AC4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20CD5"/>
    <w:rsid w:val="00E22736"/>
    <w:rsid w:val="00E2764E"/>
    <w:rsid w:val="00E32FD7"/>
    <w:rsid w:val="00E348FE"/>
    <w:rsid w:val="00E412FD"/>
    <w:rsid w:val="00E4191A"/>
    <w:rsid w:val="00E42C12"/>
    <w:rsid w:val="00E43851"/>
    <w:rsid w:val="00E50C3F"/>
    <w:rsid w:val="00E5646D"/>
    <w:rsid w:val="00E71595"/>
    <w:rsid w:val="00E74E32"/>
    <w:rsid w:val="00E81B1F"/>
    <w:rsid w:val="00E81BF9"/>
    <w:rsid w:val="00E84466"/>
    <w:rsid w:val="00E855CA"/>
    <w:rsid w:val="00E946C2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kka.vialen@airbu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106</Words>
  <Characters>528</Characters>
  <Application>Microsoft Office Word</Application>
  <DocSecurity>0</DocSecurity>
  <Lines>17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6</cp:revision>
  <cp:lastPrinted>1899-12-31T23:00:00Z</cp:lastPrinted>
  <dcterms:created xsi:type="dcterms:W3CDTF">2025-01-30T10:16:00Z</dcterms:created>
  <dcterms:modified xsi:type="dcterms:W3CDTF">2025-02-09T20:48:00Z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a1aacf14-1490-4e70-9dc4-bfedc57d9b13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